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CBF" w:rsidRDefault="00190CBF" w:rsidP="00190CBF">
      <w:pPr>
        <w:pStyle w:val="NoSpacing"/>
      </w:pPr>
      <w:r>
        <w:rPr>
          <w:u w:val="single"/>
        </w:rPr>
        <w:t>John SKOTTE</w:t>
      </w:r>
      <w:r>
        <w:t xml:space="preserve">    (fl.1492-3)</w:t>
      </w:r>
    </w:p>
    <w:p w:rsidR="00190CBF" w:rsidRDefault="00190CBF" w:rsidP="00190CBF">
      <w:pPr>
        <w:pStyle w:val="NoSpacing"/>
      </w:pPr>
      <w:proofErr w:type="gramStart"/>
      <w:r>
        <w:t>of</w:t>
      </w:r>
      <w:proofErr w:type="gramEnd"/>
      <w:r>
        <w:t xml:space="preserve"> Norwich.  Tailor.</w:t>
      </w:r>
    </w:p>
    <w:p w:rsidR="00190CBF" w:rsidRDefault="00190CBF" w:rsidP="00190CBF">
      <w:pPr>
        <w:pStyle w:val="NoSpacing"/>
      </w:pPr>
    </w:p>
    <w:p w:rsidR="00190CBF" w:rsidRDefault="00190CBF" w:rsidP="00190CBF">
      <w:pPr>
        <w:pStyle w:val="NoSpacing"/>
      </w:pPr>
    </w:p>
    <w:p w:rsidR="00190CBF" w:rsidRDefault="00190CBF" w:rsidP="00190CBF">
      <w:pPr>
        <w:pStyle w:val="NoSpacing"/>
      </w:pPr>
      <w:proofErr w:type="gramStart"/>
      <w:r>
        <w:t xml:space="preserve">Son of Richard </w:t>
      </w:r>
      <w:proofErr w:type="spellStart"/>
      <w:r>
        <w:t>Skotte</w:t>
      </w:r>
      <w:proofErr w:type="spellEnd"/>
      <w:r>
        <w:t>.</w:t>
      </w:r>
      <w:proofErr w:type="gramEnd"/>
      <w:r>
        <w:t xml:space="preserve">   (C.F.N. p.124)</w:t>
      </w:r>
    </w:p>
    <w:p w:rsidR="00190CBF" w:rsidRDefault="00190CBF" w:rsidP="00190CBF">
      <w:pPr>
        <w:pStyle w:val="NoSpacing"/>
      </w:pPr>
    </w:p>
    <w:p w:rsidR="00190CBF" w:rsidRDefault="00190CBF" w:rsidP="00190CBF">
      <w:pPr>
        <w:pStyle w:val="NoSpacing"/>
      </w:pPr>
    </w:p>
    <w:p w:rsidR="00190CBF" w:rsidRDefault="00190CBF" w:rsidP="00190CBF">
      <w:pPr>
        <w:pStyle w:val="NoSpacing"/>
      </w:pPr>
      <w:r>
        <w:t xml:space="preserve">         1492-3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190CBF" w:rsidRDefault="00190CBF" w:rsidP="00190CBF">
      <w:pPr>
        <w:pStyle w:val="NoSpacing"/>
      </w:pPr>
    </w:p>
    <w:p w:rsidR="00190CBF" w:rsidRDefault="00190CBF" w:rsidP="00190CBF">
      <w:pPr>
        <w:pStyle w:val="NoSpacing"/>
      </w:pPr>
    </w:p>
    <w:p w:rsidR="00E47068" w:rsidRPr="00C009D8" w:rsidRDefault="00190CBF" w:rsidP="00190CBF">
      <w:pPr>
        <w:pStyle w:val="NoSpacing"/>
      </w:pPr>
      <w:r>
        <w:t>2 September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CBF" w:rsidRDefault="00190CBF" w:rsidP="00920DE3">
      <w:pPr>
        <w:spacing w:after="0" w:line="240" w:lineRule="auto"/>
      </w:pPr>
      <w:r>
        <w:separator/>
      </w:r>
    </w:p>
  </w:endnote>
  <w:endnote w:type="continuationSeparator" w:id="0">
    <w:p w:rsidR="00190CBF" w:rsidRDefault="00190C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CBF" w:rsidRDefault="00190CBF" w:rsidP="00920DE3">
      <w:pPr>
        <w:spacing w:after="0" w:line="240" w:lineRule="auto"/>
      </w:pPr>
      <w:r>
        <w:separator/>
      </w:r>
    </w:p>
  </w:footnote>
  <w:footnote w:type="continuationSeparator" w:id="0">
    <w:p w:rsidR="00190CBF" w:rsidRDefault="00190C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CBF"/>
    <w:rsid w:val="00120749"/>
    <w:rsid w:val="00190CB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2013-09-08T15:09:00Z</dcterms:created>
  <dcterms:modified xsi:type="dcterms:W3CDTF">2013-09-08T15:09:00Z</dcterms:modified>
</cp:coreProperties>
</file>